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08012508" w:rsidR="000447DA" w:rsidRPr="001C55D1" w:rsidRDefault="00ED69E5" w:rsidP="007F619C">
            <w:pPr>
              <w:jc w:val="left"/>
            </w:pPr>
            <w:r>
              <w:t>20260800</w:t>
            </w:r>
            <w:r w:rsidR="00A220DC">
              <w:t>2</w:t>
            </w:r>
            <w:r>
              <w:t>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28C7A5CA" w:rsidR="008C46FE" w:rsidRPr="001C55D1" w:rsidRDefault="00ED69E5" w:rsidP="00A052CE">
            <w:r>
              <w:t xml:space="preserve">Amt Stralendorf - Neubau einer Zweifeldsporthalle in 19073 </w:t>
            </w:r>
            <w:proofErr w:type="spellStart"/>
            <w:r>
              <w:t>Stralendorf</w:t>
            </w:r>
            <w:proofErr w:type="spellEnd"/>
            <w:r>
              <w:t xml:space="preserve"> - Los </w:t>
            </w:r>
            <w:r w:rsidR="00A220DC" w:rsidRPr="00A220DC">
              <w:t>25 Baureinigung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3BB42672" w:rsidR="008C46FE" w:rsidRPr="001C55D1" w:rsidRDefault="00ED69E5" w:rsidP="00A052CE">
            <w:r>
              <w:t xml:space="preserve">Neubau einer Zweifeldsporthalle in 19073 </w:t>
            </w:r>
            <w:proofErr w:type="spellStart"/>
            <w:r>
              <w:t>Stralendorf</w:t>
            </w:r>
            <w:proofErr w:type="spellEnd"/>
            <w:r>
              <w:t xml:space="preserve"> - Los </w:t>
            </w:r>
            <w:r w:rsidR="00A220DC" w:rsidRPr="00A220DC">
              <w:t>25 Baureinigung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220DC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Kiersch, Kristian</cp:lastModifiedBy>
  <cp:revision>14</cp:revision>
  <cp:lastPrinted>2010-03-03T17:04:00Z</cp:lastPrinted>
  <dcterms:created xsi:type="dcterms:W3CDTF">2016-06-22T08:35:00Z</dcterms:created>
  <dcterms:modified xsi:type="dcterms:W3CDTF">2026-05-06T12:19:00Z</dcterms:modified>
</cp:coreProperties>
</file>